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934a87" w14:textId="5934a8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20CE6">
        <w:t>159</w:t>
      </w:r>
      <w:r w:rsidR="00AA2FC4">
        <w:t>/</w:t>
      </w:r>
      <w:r w:rsidR="0019301D">
        <w:t>1</w:t>
      </w:r>
      <w:r w:rsidR="00220CE6">
        <w:t>9</w:t>
      </w:r>
      <w:r w:rsidR="00C675FC">
        <w:t>-</w:t>
      </w:r>
      <w:r w:rsidR="00472E57">
        <w:t>14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472E57">
        <w:t>10</w:t>
      </w:r>
      <w:r w:rsidR="000E039A">
        <w:t xml:space="preserve">. </w:t>
      </w:r>
      <w:r w:rsidR="00472E57">
        <w:t>listopada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20CE6">
        <w:t>GRAFOTEHNA PROIZVODNJA d.o.o.</w:t>
      </w:r>
      <w:r w:rsidRPr="00E1312F" w:rsidR="00220CE6">
        <w:t xml:space="preserve">, </w:t>
      </w:r>
      <w:r w:rsidR="00220CE6">
        <w:t>Zadar</w:t>
      </w:r>
      <w:r w:rsidRPr="00E1312F" w:rsidR="00220CE6">
        <w:t xml:space="preserve">, </w:t>
      </w:r>
      <w:r w:rsidR="00220CE6">
        <w:t>Grgura Budislavića 1 b</w:t>
      </w:r>
      <w:r w:rsidRPr="00E1312F" w:rsidR="00220CE6">
        <w:t xml:space="preserve">, OIB: </w:t>
      </w:r>
      <w:r w:rsidR="00220CE6">
        <w:t>76133094589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032AFC">
      <w:pPr>
        <w:jc w:val="both"/>
      </w:pPr>
      <w:r>
        <w:t>Početak u 8</w:t>
      </w:r>
      <w:r w:rsidR="00076762">
        <w:t>,</w:t>
      </w:r>
      <w:r>
        <w:t>41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472E57" w:rsidP="00472E57" w:rsidRDefault="00472E57">
      <w:pPr>
        <w:jc w:val="both"/>
      </w:pPr>
      <w:r w:rsidRPr="00816C78">
        <w:t>Za stečajnog dužnika:</w:t>
      </w:r>
      <w:r>
        <w:t xml:space="preserve"> zastupnik po zakonu Robert Jurjević, identitet utvrđen uvidom u osobnu iskaznicu</w:t>
      </w:r>
    </w:p>
    <w:p w:rsidRPr="00816C78" w:rsidR="00472E57" w:rsidP="00472E57" w:rsidRDefault="00472E57">
      <w:pPr>
        <w:jc w:val="both"/>
      </w:pPr>
      <w:r w:rsidRPr="00816C78">
        <w:t xml:space="preserve">                                       </w:t>
      </w:r>
    </w:p>
    <w:p w:rsidR="00472E57" w:rsidP="00472E57" w:rsidRDefault="00472E57">
      <w:pPr>
        <w:jc w:val="both"/>
      </w:pPr>
      <w:r w:rsidRPr="00816C78">
        <w:t>Za predlagatelja</w:t>
      </w:r>
      <w:r w:rsidR="00032AFC">
        <w:t>: nitko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t>GRAFOTEHNA PROIZVODNJA d.o.o.</w:t>
      </w:r>
      <w:r w:rsidRPr="00E1312F">
        <w:t xml:space="preserve">, </w:t>
      </w:r>
      <w:r>
        <w:t>Zadar</w:t>
      </w:r>
    </w:p>
    <w:p w:rsidR="00472E57" w:rsidP="00472E57" w:rsidRDefault="00472E57">
      <w:pPr>
        <w:jc w:val="both"/>
      </w:pPr>
    </w:p>
    <w:p w:rsidRPr="002528EB" w:rsidR="00472E57" w:rsidP="00472E57" w:rsidRDefault="00472E57">
      <w:pPr>
        <w:jc w:val="both"/>
      </w:pPr>
      <w:r>
        <w:t>Sudac donosi</w:t>
      </w:r>
    </w:p>
    <w:p w:rsidRPr="002528EB" w:rsidR="00472E57" w:rsidP="00472E57" w:rsidRDefault="00472E57">
      <w:pPr>
        <w:jc w:val="center"/>
      </w:pPr>
      <w:r w:rsidRPr="002528EB">
        <w:t xml:space="preserve">r j e š e nj e </w:t>
      </w:r>
    </w:p>
    <w:p w:rsidRPr="002528EB" w:rsidR="00472E57" w:rsidP="00472E57" w:rsidRDefault="00472E57">
      <w:pPr>
        <w:jc w:val="center"/>
      </w:pPr>
    </w:p>
    <w:p w:rsidRPr="00816C78" w:rsidR="00472E57" w:rsidP="00472E57" w:rsidRDefault="00472E57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  <w:r w:rsidRPr="002C241F">
        <w:t xml:space="preserve">Upoznaje ukratko prisutne sa sadržajem prijedloga za otvaranje stečajnog postupka.  </w:t>
      </w:r>
    </w:p>
    <w:p w:rsidR="00472E57" w:rsidP="00472E57" w:rsidRDefault="00472E57">
      <w:pPr>
        <w:jc w:val="both"/>
      </w:pPr>
    </w:p>
    <w:p w:rsidRPr="002C241F" w:rsidR="00472E57" w:rsidP="00472E57" w:rsidRDefault="00472E57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472E57" w:rsidP="00472E57" w:rsidRDefault="00472E57">
      <w:pPr>
        <w:jc w:val="both"/>
      </w:pPr>
    </w:p>
    <w:p w:rsidRPr="002C241F" w:rsidR="00472E57" w:rsidP="00472E57" w:rsidRDefault="00472E57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032AFC">
        <w:t>KOVANICA</w:t>
      </w:r>
      <w:r>
        <w:t xml:space="preserve"> banke d.d. otvoren žiro račun.</w:t>
      </w:r>
    </w:p>
    <w:p w:rsidRPr="002C241F" w:rsidR="00472E57" w:rsidP="00472E57" w:rsidRDefault="00472E57">
      <w:pPr>
        <w:ind w:firstLine="708"/>
        <w:jc w:val="both"/>
      </w:pPr>
    </w:p>
    <w:p w:rsidR="00472E57" w:rsidP="00472E57" w:rsidRDefault="00472E57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32AFC">
        <w:t>bila tiskarska</w:t>
      </w:r>
      <w:r>
        <w:t>.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  <w:r>
        <w:t xml:space="preserve">Dužnik navodi da posluje i </w:t>
      </w:r>
      <w:r w:rsidR="00032AFC">
        <w:t>da ima 6 novih</w:t>
      </w:r>
      <w:r>
        <w:t xml:space="preserve"> zaposlenika.</w:t>
      </w:r>
    </w:p>
    <w:p w:rsidRPr="002C241F" w:rsidR="00472E57" w:rsidP="00472E57" w:rsidRDefault="00472E57">
      <w:pPr>
        <w:jc w:val="both"/>
      </w:pPr>
    </w:p>
    <w:p w:rsidR="00472E57" w:rsidP="00472E57" w:rsidRDefault="00472E57">
      <w:pPr>
        <w:jc w:val="both"/>
      </w:pPr>
      <w:r w:rsidRPr="002C241F">
        <w:t>Što se tiče imovine</w:t>
      </w:r>
      <w:r>
        <w:t xml:space="preserve"> navodi da nema imovine</w:t>
      </w:r>
      <w:r w:rsidR="00032AFC">
        <w:t>, posluje u prostoru za koji pretpostsavlja da pripada stečajnom dužniku i na istom postoji hipoteka u korist OTP banke. Nije siguran u vlasništvo prostora iz razloga što je direktor tek nekoliko mjeseci, zna da se posluje sa strojevima koji su iznajmljeni od SLOBODNE DALMACIJE.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  <w:r>
        <w:lastRenderedPageBreak/>
        <w:t xml:space="preserve">Zna </w:t>
      </w:r>
      <w:r w:rsidR="00032AFC">
        <w:t>da je žiro račun u blokadi oko 10</w:t>
      </w:r>
      <w:r>
        <w:t xml:space="preserve"> mjeseci, za iznos od</w:t>
      </w:r>
      <w:r w:rsidR="00032AFC">
        <w:t xml:space="preserve"> oko</w:t>
      </w:r>
      <w:r>
        <w:t xml:space="preserve"> </w:t>
      </w:r>
      <w:r w:rsidR="00032AFC">
        <w:t>600</w:t>
      </w:r>
      <w:r>
        <w:t xml:space="preserve">.000,00 kuna </w:t>
      </w:r>
      <w:r w:rsidR="00032AFC">
        <w:t>od čega oko 300.000,00 kuna prema Poreznoj upravi</w:t>
      </w:r>
      <w:r>
        <w:t>.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  <w:r>
        <w:t xml:space="preserve">Robert Jurjević navodi da je njegov broj mobitela: </w:t>
      </w:r>
      <w:r w:rsidR="00032AFC">
        <w:t>091/438-6822</w:t>
      </w:r>
    </w:p>
    <w:p w:rsidRPr="002C241F" w:rsidR="00472E57" w:rsidP="00472E57" w:rsidRDefault="00472E57">
      <w:pPr>
        <w:jc w:val="both"/>
      </w:pPr>
    </w:p>
    <w:p w:rsidR="00032AFC" w:rsidP="00472E57" w:rsidRDefault="00472E57">
      <w:pPr>
        <w:jc w:val="both"/>
      </w:pPr>
      <w:r>
        <w:t>Knjigovodstvo</w:t>
      </w:r>
      <w:r w:rsidR="00032AFC">
        <w:t xml:space="preserve"> se vodi u društvu i tamo se nalazi dokumentacija.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  <w:r>
        <w:t xml:space="preserve">Posebno navodi da </w:t>
      </w:r>
      <w:r w:rsidR="00032AFC">
        <w:t xml:space="preserve">je </w:t>
      </w:r>
      <w:r>
        <w:t>dug u mogućnosti podmiriti</w:t>
      </w:r>
      <w:r w:rsidR="00032AFC">
        <w:t xml:space="preserve"> kroz dva mjeseca i moli odgodu odluke</w:t>
      </w:r>
      <w:r>
        <w:t>.</w:t>
      </w:r>
    </w:p>
    <w:p w:rsidRPr="00032AFC" w:rsidR="00472E57" w:rsidP="00472E57" w:rsidRDefault="00472E57">
      <w:pPr>
        <w:jc w:val="both"/>
        <w:rPr>
          <w:b/>
        </w:rPr>
      </w:pPr>
    </w:p>
    <w:p w:rsidR="00472E57" w:rsidP="00472E57" w:rsidRDefault="00472E57">
      <w:pPr>
        <w:jc w:val="both"/>
      </w:pPr>
      <w:r>
        <w:t xml:space="preserve">Sudac donosi </w:t>
      </w:r>
    </w:p>
    <w:p w:rsidR="00472E57" w:rsidP="00472E57" w:rsidRDefault="00472E57">
      <w:pPr>
        <w:jc w:val="both"/>
      </w:pPr>
    </w:p>
    <w:p w:rsidR="00472E57" w:rsidP="00472E57" w:rsidRDefault="00472E57">
      <w:pPr>
        <w:jc w:val="center"/>
      </w:pPr>
      <w:r>
        <w:t xml:space="preserve">r j e š e nj e </w:t>
      </w:r>
    </w:p>
    <w:p w:rsidRPr="000124EC" w:rsidR="00472E57" w:rsidP="00472E57" w:rsidRDefault="00472E57">
      <w:pPr>
        <w:jc w:val="both"/>
        <w:rPr>
          <w:b/>
        </w:rPr>
      </w:pPr>
    </w:p>
    <w:p w:rsidRPr="007A3E16" w:rsidR="00472E57" w:rsidP="00472E57" w:rsidRDefault="00472E57">
      <w:pPr>
        <w:jc w:val="both"/>
      </w:pPr>
      <w:r w:rsidRPr="007A3E16">
        <w:t>Odluka će biti donesena u zakonskom roku.</w:t>
      </w:r>
    </w:p>
    <w:p w:rsidR="00472E57" w:rsidP="00472E57" w:rsidRDefault="00472E57">
      <w:pPr>
        <w:jc w:val="both"/>
      </w:pPr>
    </w:p>
    <w:p w:rsidRPr="002C241F" w:rsidR="00472E57" w:rsidP="00472E57" w:rsidRDefault="00472E57">
      <w:pPr>
        <w:jc w:val="both"/>
      </w:pPr>
      <w:r w:rsidRPr="002C241F">
        <w:t xml:space="preserve">Dovršeno u </w:t>
      </w:r>
      <w:r w:rsidR="00032AFC">
        <w:t>8,45</w:t>
      </w:r>
      <w:r>
        <w:t xml:space="preserve"> sati</w:t>
      </w:r>
    </w:p>
    <w:p w:rsidR="00472E57" w:rsidP="00472E57" w:rsidRDefault="00472E57">
      <w:pPr>
        <w:jc w:val="both"/>
      </w:pPr>
    </w:p>
    <w:p w:rsidRPr="002C241F" w:rsidR="00472E57" w:rsidP="00472E57" w:rsidRDefault="00472E57">
      <w:pPr>
        <w:ind w:firstLine="708"/>
        <w:jc w:val="both"/>
      </w:pPr>
    </w:p>
    <w:p w:rsidRPr="002C241F" w:rsidR="00472E57" w:rsidP="00472E57" w:rsidRDefault="00472E57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472E57" w:rsidP="00472E57" w:rsidRDefault="00472E57"/>
    <w:p w:rsidRPr="002C241F" w:rsidR="00472E57" w:rsidP="00472E57" w:rsidRDefault="00472E57"/>
    <w:p w:rsidRPr="002C241F" w:rsidR="00472E57" w:rsidP="00472E57" w:rsidRDefault="00472E57"/>
    <w:p w:rsidRPr="002C241F" w:rsidR="00472E57" w:rsidP="00472E57" w:rsidRDefault="00472E57"/>
    <w:p w:rsidRPr="002C241F" w:rsidR="00472E57" w:rsidP="00472E57" w:rsidRDefault="00472E57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472E57" w:rsidP="00472E57" w:rsidRDefault="00472E57"/>
    <w:p w:rsidRPr="002C241F" w:rsidR="00472E57" w:rsidP="00472E57" w:rsidRDefault="00472E57">
      <w:pPr>
        <w:jc w:val="both"/>
      </w:pPr>
    </w:p>
    <w:p w:rsidRPr="002C241F" w:rsidR="00472E57" w:rsidP="00472E57" w:rsidRDefault="00472E57">
      <w:pPr>
        <w:jc w:val="both"/>
      </w:pP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</w:p>
    <w:p w:rsidR="00472E57" w:rsidP="00472E57" w:rsidRDefault="00472E57">
      <w:pPr>
        <w:jc w:val="both"/>
      </w:pPr>
    </w:p>
    <w:p w:rsidRPr="002C241F" w:rsidR="00472E57" w:rsidP="00472E57" w:rsidRDefault="00472E57">
      <w:pPr>
        <w:jc w:val="both"/>
      </w:pPr>
    </w:p>
    <w:p w:rsidRPr="002C241F" w:rsidR="00472E57" w:rsidP="00472E57" w:rsidRDefault="00472E57">
      <w:pPr>
        <w:jc w:val="both"/>
      </w:pPr>
    </w:p>
    <w:p w:rsidRPr="002C241F" w:rsidR="00A25693" w:rsidP="00472E57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EC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20CE6">
      <w:t>159</w:t>
    </w:r>
    <w:r w:rsidR="00B80BDA">
      <w:t>/</w:t>
    </w:r>
    <w:r w:rsidR="00E84861">
      <w:t>20</w:t>
    </w:r>
    <w:r w:rsidR="000A0053">
      <w:t>1</w:t>
    </w:r>
    <w:r w:rsidR="00220CE6">
      <w:t>9</w:t>
    </w:r>
    <w:r w:rsidR="0074759D">
      <w:t>-</w:t>
    </w:r>
    <w:r w:rsidR="00472E57"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32AFC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0CE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1C33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26832"/>
    <w:rsid w:val="00430A7B"/>
    <w:rsid w:val="00432E44"/>
    <w:rsid w:val="004353EF"/>
    <w:rsid w:val="004457E4"/>
    <w:rsid w:val="00451D6B"/>
    <w:rsid w:val="00455D40"/>
    <w:rsid w:val="00472E57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271ED"/>
    <w:rsid w:val="00637EA5"/>
    <w:rsid w:val="00641B8C"/>
    <w:rsid w:val="00642177"/>
    <w:rsid w:val="006525A1"/>
    <w:rsid w:val="00655D78"/>
    <w:rsid w:val="00661BF0"/>
    <w:rsid w:val="00664336"/>
    <w:rsid w:val="00666040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3F83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367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69C3"/>
    <w:rsid w:val="00977E6F"/>
    <w:rsid w:val="00977EC3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1BAA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6572"/>
    <w:rsid w:val="00C07402"/>
    <w:rsid w:val="00C2513E"/>
    <w:rsid w:val="00C361A6"/>
    <w:rsid w:val="00C42D57"/>
    <w:rsid w:val="00C56BD3"/>
    <w:rsid w:val="00C60B63"/>
    <w:rsid w:val="00C63036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77E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7E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7E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7E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7E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7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08:41</izvorni_sadrzaj>
    <derivirana_varijabla naziv="DomainObject.StvarniPocetakVrijeme_1">08:41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St-159/2019-14</izvorni_sadrzaj>
    <derivirana_varijabla naziv="DomainObject.Zapisnik.Oznaka_1">St-159/2019-14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GRAFOTEHNA PROIZVODNJA d.o.o. za tiskarsku djelatnost i trgovinu.</izvorni_sadrzaj>
    <derivirana_varijabla naziv="DomainObject.Predmet.ProtustrankaFormated_1">  GRAFOTEHNA PROIZVODNJA d.o.o. za tiskarsku djelatnost i trgovinu.</derivirana_varijabla>
  </DomainObject.Predmet.ProtustrankaFormated>
  <DomainObject.Predmet.ProtustrankaFormatedOIB>
    <izvorni_sadrzaj>  GRAFOTEHNA PROIZVODNJA d.o.o. za tiskarsku djelatnost i trgovinu., OIB 76133094589</izvorni_sadrzaj>
    <derivirana_varijabla naziv="DomainObject.Predmet.ProtustrankaFormatedOIB_1">  GRAFOTEHNA PROIZVODNJA d.o.o. za tiskarsku djelatnost i trgovinu., OIB 76133094589</derivirana_varijabla>
  </DomainObject.Predmet.ProtustrankaFormatedOIB>
  <DomainObject.Predmet.ProtustrankaFormatedWithAdress>
    <izvorni_sadrzaj> GRAFOTEHNA PROIZVODNJA d.o.o. za tiskarsku djelatnost i trgovinu., Grgura Budislavića 1/b, 23000 Zadar</izvorni_sadrzaj>
    <derivirana_varijabla naziv="DomainObject.Predmet.ProtustrankaFormatedWithAdress_1"> GRAFOTEHNA PROIZVODNJA d.o.o. za tiskarsku djelatnost i trgovinu., Grgura Budislavića 1/b, 23000 Zadar</derivirana_varijabla>
  </DomainObject.Predmet.ProtustrankaFormatedWithAdress>
  <DomainObject.Predmet.ProtustrankaFormatedWithAdressOIB>
    <izvorni_sadrzaj> GRAFOTEHNA PROIZVODNJA d.o.o. za tiskarsku djelatnost i trgovinu., OIB 76133094589, Grgura Budislavića 1/b, 23000 Zadar</izvorni_sadrzaj>
    <derivirana_varijabla naziv="DomainObject.Predmet.ProtustrankaFormatedWithAdressOIB_1"> GRAFOTEHNA PROIZVODNJA d.o.o. za tiskarsku djelatnost i trgovinu., OIB 76133094589, Grgura Budislavića 1/b, 23000 Zadar</derivirana_varijabla>
  </DomainObject.Predmet.ProtustrankaFormatedWithAdressOIB>
  <DomainObject.Predmet.ProtustrankaWithAdress>
    <izvorni_sadrzaj>GRAFOTEHNA PROIZVODNJA d.o.o. za tiskarsku djelatnost i trgovinu. Grgura Budislavića 1/b, 23000 Zadar</izvorni_sadrzaj>
    <derivirana_varijabla naziv="DomainObject.Predmet.ProtustrankaWithAdress_1">GRAFOTEHNA PROIZVODNJA d.o.o. za tiskarsku djelatnost i trgovinu. Grgura Budislavića 1/b, 23000 Zadar</derivirana_varijabla>
  </DomainObject.Predmet.ProtustrankaWithAdress>
  <DomainObject.Predmet.ProtustrankaWithAdressOIB>
    <izvorni_sadrzaj>GRAFOTEHNA PROIZVODNJA d.o.o. za tiskarsku djelatnost i trgovinu., OIB 76133094589, Grgura Budislavića 1/b, 23000 Zadar</izvorni_sadrzaj>
    <derivirana_varijabla naziv="DomainObject.Predmet.ProtustrankaWithAdressOIB_1">GRAFOTEHNA PROIZVODNJA d.o.o. za tiskarsku djelatnost i trgovinu., OIB 76133094589, Grgura Budislavića 1/b, 23000 Zadar</derivirana_varijabla>
  </DomainObject.Predmet.ProtustrankaWithAdressOIB>
  <DomainObject.Predmet.ProtustrankaNazivFormated>
    <izvorni_sadrzaj>GRAFOTEHNA PROIZVODNJA d.o.o. za tiskarsku djelatnost i trgovinu.</izvorni_sadrzaj>
    <derivirana_varijabla naziv="DomainObject.Predmet.ProtustrankaNazivFormated_1">GRAFOTEHNA PROIZVODNJA d.o.o. za tiskarsku djelatnost i trgovinu.</derivirana_varijabla>
  </DomainObject.Predmet.ProtustrankaNazivFormated>
  <DomainObject.Predmet.ProtustrankaNazivFormatedOIB>
    <izvorni_sadrzaj>GRAFOTEHNA PROIZVODNJA d.o.o. za tiskarsku djelatnost i trgovinu., OIB 76133094589</izvorni_sadrzaj>
    <derivirana_varijabla naziv="DomainObject.Predmet.ProtustrankaNazivFormatedOIB_1">GRAFOTEHNA PROIZVODNJA d.o.o. za tiskarsku djelatnost i trgovinu., OIB 76133094589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GRAFOTEHNA PROIZVODNJA d.o.o. za tiskarsku djelatnost i trgovinu.</item>
    </izvorni_sadrzaj>
    <derivirana_varijabla naziv="DomainObject.Predmet.ProtuStrankaListFormated_1">
      <item>GRAFOTEHNA PROIZVODNJA d.o.o. za tiskarsku djelatnost i trgovinu.</item>
    </derivirana_varijabla>
  </DomainObject.Predmet.ProtuStrankaListFormated>
  <DomainObject.Predmet.ProtuStrankaListFormatedOIB>
    <izvorni_sadrzaj>
      <item>GRAFOTEHNA PROIZVODNJA d.o.o. za tiskarsku djelatnost i trgovinu., OIB 76133094589</item>
    </izvorni_sadrzaj>
    <derivirana_varijabla naziv="DomainObject.Predmet.ProtuStrankaListFormatedOIB_1">
      <item>GRAFOTEHNA PROIZVODNJA d.o.o. za tiskarsku djelatnost i trgovinu., OIB 76133094589</item>
    </derivirana_varijabla>
  </DomainObject.Predmet.ProtuStrankaListFormatedOIB>
  <DomainObject.Predmet.ProtuStrankaListFormatedWithAdress>
    <izvorni_sadrzaj>
      <item>GRAFOTEHNA PROIZVODNJA d.o.o. za tiskarsku djelatnost i trgovinu., Grgura Budislavića 1/b, 23000 Zadar</item>
    </izvorni_sadrzaj>
    <derivirana_varijabla naziv="DomainObject.Predmet.ProtuStrankaListFormatedWithAdress_1">
      <item>GRAFOTEHNA PROIZVODNJA d.o.o. za tiskarsku djelatnost i trgovinu., Grgura Budislavića 1/b, 23000 Zadar</item>
    </derivirana_varijabla>
  </DomainObject.Predmet.ProtuStrankaListFormatedWithAdress>
  <DomainObject.Predmet.ProtuStrankaListFormatedWithAdressOIB>
    <izvorni_sadrzaj>
      <item>GRAFOTEHNA PROIZVODNJA d.o.o. za tiskarsku djelatnost i trgovinu., OIB 76133094589, Grgura Budislavića 1/b, 23000 Zadar</item>
    </izvorni_sadrzaj>
    <derivirana_varijabla naziv="DomainObject.Predmet.ProtuStrankaListFormatedWithAdressOIB_1">
      <item>GRAFOTEHNA PROIZVODNJA d.o.o. za tiskarsku djelatnost i trgovinu., OIB 76133094589, Grgura Budislavića 1/b, 23000 Zadar</item>
    </derivirana_varijabla>
  </DomainObject.Predmet.ProtuStrankaListFormatedWithAdressOIB>
  <DomainObject.Predmet.ProtuStrankaListNazivFormated>
    <izvorni_sadrzaj>
      <item>GRAFOTEHNA PROIZVODNJA d.o.o. za tiskarsku djelatnost i trgovinu.</item>
    </izvorni_sadrzaj>
    <derivirana_varijabla naziv="DomainObject.Predmet.ProtuStrankaListNazivFormated_1">
      <item>GRAFOTEHNA PROIZVODNJA d.o.o. za tiskarsku djelatnost i trgovinu.</item>
    </derivirana_varijabla>
  </DomainObject.Predmet.ProtuStrankaListNazivFormated>
  <DomainObject.Predmet.ProtuStrankaListNazivFormatedOIB>
    <izvorni_sadrzaj>
      <item>GRAFOTEHNA PROIZVODNJA d.o.o. za tiskarsku djelatnost i trgovinu., OIB 76133094589</item>
    </izvorni_sadrzaj>
    <derivirana_varijabla naziv="DomainObject.Predmet.ProtuStrankaListNazivFormatedOIB_1">
      <item>GRAFOTEHNA PROIZVODNJA d.o.o. za tiskarsku djelatnost i trgovinu., OIB 76133094589</item>
    </derivirana_varijabla>
  </DomainObject.Predmet.ProtuStrankaListNazivFormatedOIB>
  <DomainObject.Predmet.OstaliListFormated>
    <izvorni_sadrzaj>
      <item>Ernest Klarin</item>
      <item>Robert Jurjević</item>
    </izvorni_sadrzaj>
    <derivirana_varijabla naziv="DomainObject.Predmet.OstaliListFormated_1">
      <item>Ernest Klarin</item>
      <item>Robert Jurjević</item>
    </derivirana_varijabla>
  </DomainObject.Predmet.OstaliListFormated>
  <DomainObject.Predmet.OstaliListFormatedOIB>
    <izvorni_sadrzaj>
      <item>Ernest Klarin, OIB 52055776237</item>
      <item>Robert Jurjević, OIB 34532505953</item>
    </izvorni_sadrzaj>
    <derivirana_varijabla naziv="DomainObject.Predmet.OstaliListFormatedOIB_1">
      <item>Ernest Klarin, OIB 52055776237</item>
      <item>Robert Jurjević, OIB 34532505953</item>
    </derivirana_varijabla>
  </DomainObject.Predmet.OstaliListFormatedOIB>
  <DomainObject.Predmet.OstaliListFormatedWithAdress>
    <izvorni_sadrzaj>
      <item>Ernest Klarin, Ljudevita Jonkea 3, 23000 Zadar</item>
      <item>Robert Jurjević, Ulica Sv.marije 6 B, 23000 Zadar</item>
    </izvorni_sadrzaj>
    <derivirana_varijabla naziv="DomainObject.Predmet.OstaliListFormatedWithAdress_1">
      <item>Ernest Klarin, Ljudevita Jonkea 3, 23000 Zadar</item>
      <item>Robert Jurjević, Ulica Sv.marije 6 B, 23000 Zadar</item>
    </derivirana_varijabla>
  </DomainObject.Predmet.OstaliListFormatedWithAdress>
  <DomainObject.Predmet.OstaliListFormatedWithAdressOIB>
    <izvorni_sadrzaj>
      <item>Ernest Klarin, OIB 52055776237, Ljudevita Jonkea 3, 23000 Zadar</item>
      <item>Robert Jurjević, OIB 34532505953, Ulica Sv.marije 6 B, 23000 Zadar</item>
    </izvorni_sadrzaj>
    <derivirana_varijabla naziv="DomainObject.Predmet.OstaliListFormatedWithAdressOIB_1">
      <item>Ernest Klarin, OIB 52055776237, Ljudevita Jonkea 3, 23000 Zadar</item>
      <item>Robert Jurjević, OIB 34532505953, Ulica Sv.marije 6 B, 23000 Zadar</item>
    </derivirana_varijabla>
  </DomainObject.Predmet.OstaliListFormatedWithAdressOIB>
  <DomainObject.Predmet.OstaliListNazivFormated>
    <izvorni_sadrzaj>
      <item>Ernest Klarin</item>
      <item>Robert Jurjević</item>
    </izvorni_sadrzaj>
    <derivirana_varijabla naziv="DomainObject.Predmet.OstaliListNazivFormated_1">
      <item>Ernest Klarin</item>
      <item>Robert Jurjević</item>
    </derivirana_varijabla>
  </DomainObject.Predmet.OstaliListNazivFormated>
  <DomainObject.Predmet.OstaliListNazivFormatedOIB>
    <izvorni_sadrzaj>
      <item>Ernest Klarin, OIB 52055776237</item>
      <item>Robert Jurjević, OIB 34532505953</item>
    </izvorni_sadrzaj>
    <derivirana_varijabla naziv="DomainObject.Predmet.OstaliListNazivFormatedOIB_1">
      <item>Ernest Klarin, OIB 52055776237</item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St-159/2019-14</izvorni_sadrzaj>
    <derivirana_varijabla naziv="DomainObject.PoslovniBrojDokumenta_1">St-159/2019-14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GRAFOTEHNA PROIZVODNJA d.o.o. za tiskarsku djelatnost i trgovinu.</izvorni_sadrzaj>
    <derivirana_varijabla naziv="DomainObject.Predmet.ProtustrankaIDrugi_1">GRAFOTEHNA PROIZVODNJA d.o.o. za tiskarsku djelatnost i trgovinu.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GRAFOTEHNA PROIZVODNJA d.o.o. za tiskarsku djelatnost i trgovinu., OIB 76133094589, Grgura Budislavića 1/b, 23000 Zadar</izvorni_sadrzaj>
    <derivirana_varijabla naziv="DomainObject.Predmet.ProtustrankaIDrugiAdressOIB_1">GRAFOTEHNA PROIZVODNJA d.o.o. za tiskarsku djelatnost i trgovinu., OIB 76133094589, Grgura Budislavića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GRAFOTEHNA PROIZVODNJA d.o.o. za tiskarsku djelatnost i trgovinu.</item>
      <item>Financijska agencija</item>
      <item>Ernest Klarin</item>
      <item>Robert Jurjević</item>
    </izvorni_sadrzaj>
    <derivirana_varijabla naziv="DomainObject.Predmet.SudioniciListNaziv_1">
      <item>GRAFOTEHNA PROIZVODNJA d.o.o. za tiskarsku djelatnost i trgovinu.</item>
      <item>Financijska agencija</item>
      <item>Ernest Klarin</item>
      <item>Robert Jurjević</item>
    </derivirana_varijabla>
  </DomainObject.Predmet.SudioniciListNaziv>
  <DomainObject.Predmet.SudioniciListAdressOIB>
    <izvorni_sadrzaj>
      <item>GRAFOTEHNA PROIZVODNJA d.o.o. za tiskarsku djelatnost i trgovinu., OIB 76133094589, Grgura Budislavića 1/b,23000 Zadar</item>
      <item>Financijska agencija, OIB 85821130368</item>
      <item>Ernest Klarin, OIB 52055776237, Ljudevita Jonkea 3,23000 Zadar</item>
      <item>Robert Jurjević, OIB 34532505953, Ulica Sv.marije 6 B,23000 Zadar</item>
    </izvorni_sadrzaj>
    <derivirana_varijabla naziv="DomainObject.Predmet.SudioniciListAdressOIB_1">
      <item>GRAFOTEHNA PROIZVODNJA d.o.o. za tiskarsku djelatnost i trgovinu., OIB 76133094589, Grgura Budislavića 1/b,23000 Zadar</item>
      <item>Financijska agencija, OIB 85821130368</item>
      <item>Ernest Klarin, OIB 52055776237, Ljudevita Jonkea 3,23000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76133094589</item>
      <item>, OIB 85821130368</item>
      <item>, OIB 52055776237</item>
      <item>, OIB 34532505953</item>
    </izvorni_sadrzaj>
    <derivirana_varijabla naziv="DomainObject.Predmet.SudioniciListNazivOIB_1">
      <item>, OIB 76133094589</item>
      <item>, OIB 85821130368</item>
      <item>, OIB 52055776237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374</properties:Words>
  <properties:Characters>2025</properties:Characters>
  <properties:Lines>83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2019-10-10T05:51:00Z</dcterms:created>
  <dc:creator>Ardena Bajlo</dc:creator>
  <cp:lastModifiedBy>Ante Rubelj</cp:lastModifiedBy>
  <cp:lastPrinted>2019-06-12T08:50:00Z</cp:lastPrinted>
  <dcterms:modified xmlns:xsi="http://www.w3.org/2001/XMLSchema-instance" xsi:type="dcterms:W3CDTF">2019-10-10T12:54:00Z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St-159/2019-14 / Zapisnik - Ročište radi izjašnjenja o prijedlogu za otvaranje steč.post (1 St-159-2019-povodom prijedloga za otvaranje stečaja-10.10.19.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